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5FD2A" w14:textId="7B1C4D22" w:rsidR="00BA00AB" w:rsidRDefault="003977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ALWARDE</w:t>
      </w:r>
      <w:r>
        <w:rPr>
          <w:rFonts w:cs="Times New Roman"/>
          <w:szCs w:val="24"/>
        </w:rPr>
        <w:t xml:space="preserve">       (d.1482)</w:t>
      </w:r>
    </w:p>
    <w:p w14:paraId="6A1F524E" w14:textId="6A930F39" w:rsidR="001559E4" w:rsidRDefault="001559E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Lutton, Northamptonshire.</w:t>
      </w:r>
    </w:p>
    <w:p w14:paraId="4F37AADC" w14:textId="77777777" w:rsidR="00397703" w:rsidRDefault="00397703" w:rsidP="009139A6">
      <w:pPr>
        <w:pStyle w:val="NoSpacing"/>
        <w:rPr>
          <w:rFonts w:cs="Times New Roman"/>
          <w:szCs w:val="24"/>
        </w:rPr>
      </w:pPr>
    </w:p>
    <w:p w14:paraId="67BE0083" w14:textId="77777777" w:rsidR="00397703" w:rsidRDefault="00397703" w:rsidP="009139A6">
      <w:pPr>
        <w:pStyle w:val="NoSpacing"/>
        <w:rPr>
          <w:rFonts w:cs="Times New Roman"/>
          <w:szCs w:val="24"/>
        </w:rPr>
      </w:pPr>
    </w:p>
    <w:p w14:paraId="42EB63C9" w14:textId="77777777" w:rsidR="002E40B4" w:rsidRDefault="002E40B4" w:rsidP="002E40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He made his Will.</w:t>
      </w:r>
    </w:p>
    <w:p w14:paraId="00E3EC42" w14:textId="79ACC7B3" w:rsidR="002E40B4" w:rsidRDefault="002E40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9067A">
          <w:rPr>
            <w:rStyle w:val="Hyperlink"/>
            <w:rFonts w:cs="Times New Roman"/>
            <w:szCs w:val="24"/>
          </w:rPr>
          <w:t>https://www.medievalgenealogy.org.uk/wills/index_A.shtml</w:t>
        </w:r>
      </w:hyperlink>
      <w:r>
        <w:rPr>
          <w:rFonts w:cs="Times New Roman"/>
          <w:szCs w:val="24"/>
        </w:rPr>
        <w:t xml:space="preserve"> )</w:t>
      </w:r>
    </w:p>
    <w:p w14:paraId="04EF1EE4" w14:textId="45731C7E" w:rsidR="00397703" w:rsidRDefault="003977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Probate of his Will.</w:t>
      </w:r>
    </w:p>
    <w:p w14:paraId="13071D60" w14:textId="4577DF9B" w:rsidR="00397703" w:rsidRDefault="003977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Index, 1462 – 1857)</w:t>
      </w:r>
    </w:p>
    <w:p w14:paraId="3E28FB81" w14:textId="77777777" w:rsidR="00397703" w:rsidRDefault="00397703" w:rsidP="009139A6">
      <w:pPr>
        <w:pStyle w:val="NoSpacing"/>
        <w:rPr>
          <w:rFonts w:cs="Times New Roman"/>
          <w:szCs w:val="24"/>
        </w:rPr>
      </w:pPr>
    </w:p>
    <w:p w14:paraId="0E629402" w14:textId="77777777" w:rsidR="00397703" w:rsidRDefault="00397703" w:rsidP="009139A6">
      <w:pPr>
        <w:pStyle w:val="NoSpacing"/>
        <w:rPr>
          <w:rFonts w:cs="Times New Roman"/>
          <w:szCs w:val="24"/>
        </w:rPr>
      </w:pPr>
    </w:p>
    <w:p w14:paraId="5E774E08" w14:textId="2FF658F0" w:rsidR="00397703" w:rsidRDefault="003977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2024</w:t>
      </w:r>
    </w:p>
    <w:p w14:paraId="20C0CD0F" w14:textId="3483080F" w:rsidR="002E40B4" w:rsidRPr="00397703" w:rsidRDefault="002E40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August 2025</w:t>
      </w:r>
    </w:p>
    <w:sectPr w:rsidR="002E40B4" w:rsidRPr="00397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0994E" w14:textId="77777777" w:rsidR="00397703" w:rsidRDefault="00397703" w:rsidP="009139A6">
      <w:r>
        <w:separator/>
      </w:r>
    </w:p>
  </w:endnote>
  <w:endnote w:type="continuationSeparator" w:id="0">
    <w:p w14:paraId="69BA8649" w14:textId="77777777" w:rsidR="00397703" w:rsidRDefault="003977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2D9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93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88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9D71" w14:textId="77777777" w:rsidR="00397703" w:rsidRDefault="00397703" w:rsidP="009139A6">
      <w:r>
        <w:separator/>
      </w:r>
    </w:p>
  </w:footnote>
  <w:footnote w:type="continuationSeparator" w:id="0">
    <w:p w14:paraId="454898C3" w14:textId="77777777" w:rsidR="00397703" w:rsidRDefault="003977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51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EC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B4A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703"/>
    <w:rsid w:val="000666E0"/>
    <w:rsid w:val="001559E4"/>
    <w:rsid w:val="002510B7"/>
    <w:rsid w:val="002E40B4"/>
    <w:rsid w:val="00397703"/>
    <w:rsid w:val="005C130B"/>
    <w:rsid w:val="0068501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59819"/>
  <w15:chartTrackingRefBased/>
  <w15:docId w15:val="{818363DE-8C55-41F8-9CF1-DE7A9D4B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40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A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2024-01-23T21:13:00Z</dcterms:created>
  <dcterms:modified xsi:type="dcterms:W3CDTF">2025-08-16T06:35:00Z</dcterms:modified>
</cp:coreProperties>
</file>